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62AE" w:rsidRDefault="00BE62AE" w:rsidP="00C272D7">
      <w:pPr>
        <w:rPr>
          <w:rFonts w:ascii="Arial" w:hAnsi="Arial" w:cs="Arial"/>
          <w:sz w:val="24"/>
          <w:szCs w:val="24"/>
        </w:rPr>
      </w:pPr>
    </w:p>
    <w:p w:rsidR="00BE62AE" w:rsidRDefault="00BE62AE" w:rsidP="00C272D7">
      <w:pPr>
        <w:rPr>
          <w:rFonts w:ascii="Arial" w:hAnsi="Arial" w:cs="Arial"/>
          <w:sz w:val="24"/>
          <w:szCs w:val="24"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2A5C8B" wp14:editId="232D2CF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257925" cy="1104900"/>
                <wp:effectExtent l="0" t="0" r="28575" b="1905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57925" cy="1104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Grilledutableau"/>
                              <w:tblW w:w="9889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211"/>
                              <w:gridCol w:w="4678"/>
                            </w:tblGrid>
                            <w:tr w:rsidR="00BE62AE" w:rsidRPr="00F2548A" w:rsidTr="003F5B24">
                              <w:tc>
                                <w:tcPr>
                                  <w:tcW w:w="5211" w:type="dxa"/>
                                </w:tcPr>
                                <w:p w:rsidR="00BE62AE" w:rsidRPr="00332D3A" w:rsidRDefault="00BE62AE" w:rsidP="003F5B24">
                                  <w:pPr>
                                    <w:pStyle w:val="Titre5"/>
                                    <w:ind w:right="-108"/>
                                    <w:jc w:val="center"/>
                                    <w:rPr>
                                      <w:b w:val="0"/>
                                      <w:sz w:val="24"/>
                                      <w:szCs w:val="24"/>
                                    </w:rPr>
                                  </w:pPr>
                                  <w:r w:rsidRPr="00332D3A">
                                    <w:rPr>
                                      <w:sz w:val="24"/>
                                      <w:szCs w:val="24"/>
                                    </w:rPr>
                                    <w:t>Groupement de commandes Hôtelier 04/05</w:t>
                                  </w:r>
                                </w:p>
                                <w:p w:rsidR="00BE62AE" w:rsidRPr="00D26D69" w:rsidRDefault="00BE62AE" w:rsidP="003F5B24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BE62AE" w:rsidRPr="00332D3A" w:rsidRDefault="00BE62AE" w:rsidP="003F5B24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332D3A">
                                    <w:rPr>
                                      <w:rFonts w:ascii="Comic Sans MS" w:hAnsi="Comic Sans MS"/>
                                      <w:b/>
                                    </w:rPr>
                                    <w:t>CHICAS - Cellule des Marchés</w:t>
                                  </w:r>
                                </w:p>
                                <w:p w:rsidR="00BE62AE" w:rsidRPr="00332D3A" w:rsidRDefault="00BE62AE" w:rsidP="003F5B24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332D3A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Tél. : 04.92.40.28.04</w:t>
                                  </w:r>
                                </w:p>
                                <w:p w:rsidR="00BE62AE" w:rsidRPr="00BE74CE" w:rsidRDefault="00BE62AE" w:rsidP="003F5B24">
                                  <w:pPr>
                                    <w:tabs>
                                      <w:tab w:val="num" w:pos="0"/>
                                    </w:tabs>
                                    <w:jc w:val="center"/>
                                    <w:rPr>
                                      <w:rFonts w:ascii="Comic Sans MS" w:hAnsi="Comic Sans MS"/>
                                      <w:sz w:val="18"/>
                                    </w:rPr>
                                  </w:pPr>
                                  <w:r w:rsidRPr="00332D3A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E-mail : </w:t>
                                  </w:r>
                                  <w:hyperlink r:id="rId8" w:history="1">
                                    <w:r w:rsidRPr="00332D3A">
                                      <w:rPr>
                                        <w:rStyle w:val="Lienhypertexte"/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cellulemarches@chicas-gap.fr</w:t>
                                    </w:r>
                                  </w:hyperlink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</w:p>
                                <w:p w:rsidR="00BE62AE" w:rsidRDefault="00BE62AE" w:rsidP="003F5B24">
                                  <w:pPr>
                                    <w:pStyle w:val="Titre5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:rsidR="00BE62AE" w:rsidRDefault="00BE62AE" w:rsidP="003F5B24">
                                  <w:pPr>
                                    <w:pStyle w:val="Titre5"/>
                                    <w:ind w:left="34"/>
                                    <w:jc w:val="right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BE62AE" w:rsidRPr="00F2548A" w:rsidRDefault="00BE62AE" w:rsidP="003F5B24">
                                  <w:pPr>
                                    <w:ind w:right="175"/>
                                    <w:jc w:val="right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4ABF3A0" wp14:editId="73AE12A5">
                                        <wp:extent cx="2549770" cy="552450"/>
                                        <wp:effectExtent l="0" t="0" r="3175" b="0"/>
                                        <wp:docPr id="4" name="Image 4" descr="logo_CHICAS_horizontal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logo_CHICAS_horizontal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53796" cy="55332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:rsidR="00BE62AE" w:rsidRDefault="00BE62AE" w:rsidP="00BE62AE">
                            <w:pPr>
                              <w:pStyle w:val="Titre5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BE62AE" w:rsidRPr="00BE74CE" w:rsidRDefault="00BE62AE" w:rsidP="00BE62AE">
                            <w:pPr>
                              <w:pStyle w:val="Titre5"/>
                              <w:rPr>
                                <w:b w:val="0"/>
                                <w:sz w:val="28"/>
                                <w:szCs w:val="28"/>
                              </w:rPr>
                            </w:pPr>
                            <w:r w:rsidRPr="00BE74CE">
                              <w:rPr>
                                <w:sz w:val="28"/>
                                <w:szCs w:val="28"/>
                              </w:rPr>
                              <w:t>GHT des Alpes du Sud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:rsidR="00BE62AE" w:rsidRPr="00D26D69" w:rsidRDefault="00BE62AE" w:rsidP="00BE62AE">
                            <w:pPr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BE62AE" w:rsidRPr="00464A6B" w:rsidRDefault="00BE62AE" w:rsidP="00BE62AE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CHICAS - Cellule des </w:t>
                            </w:r>
                            <w:r w:rsidRPr="00464A6B">
                              <w:rPr>
                                <w:rFonts w:ascii="Comic Sans MS" w:hAnsi="Comic Sans MS"/>
                                <w:b/>
                              </w:rPr>
                              <w:t>Marchés</w:t>
                            </w:r>
                          </w:p>
                          <w:p w:rsidR="00BE62AE" w:rsidRPr="00B77EF9" w:rsidRDefault="00BE62AE" w:rsidP="00BE62A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:rsidR="00BE62AE" w:rsidRPr="00B77EF9" w:rsidRDefault="00BE62AE" w:rsidP="00BE62A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Fax : 04.92.40.61.68</w:t>
                            </w:r>
                          </w:p>
                          <w:p w:rsidR="00BE62AE" w:rsidRPr="00BE74CE" w:rsidRDefault="00BE62AE" w:rsidP="00BE62AE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E-</w:t>
                            </w: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mail : </w:t>
                            </w:r>
                            <w:r w:rsidRPr="00B77EF9">
                              <w:rPr>
                                <w:rFonts w:ascii="Arial" w:hAnsi="Arial" w:cs="Arial"/>
                                <w:color w:val="0000FF"/>
                                <w:sz w:val="18"/>
                                <w:szCs w:val="18"/>
                              </w:rPr>
                              <w:t>cellulemarches@chicas-gap.fr</w:t>
                            </w:r>
                          </w:p>
                        </w:txbxContent>
                      </wps:txbx>
                      <wps:bodyPr rot="0" vert="horz" wrap="square" lIns="79200" tIns="36000" rIns="792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2A5C8B" id="AutoShape 8" o:spid="_x0000_s1026" style="position:absolute;margin-left:0;margin-top:-.05pt;width:492.75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">
                <v:textbox inset="2.2mm,1mm,2.2mm,1mm">
                  <w:txbxContent>
                    <w:tbl>
                      <w:tblPr>
                        <w:tblStyle w:val="Grilledutableau"/>
                        <w:tblW w:w="9889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211"/>
                        <w:gridCol w:w="4678"/>
                      </w:tblGrid>
                      <w:tr w:rsidR="00BE62AE" w:rsidRPr="00F2548A" w:rsidTr="003F5B24">
                        <w:tc>
                          <w:tcPr>
                            <w:tcW w:w="5211" w:type="dxa"/>
                          </w:tcPr>
                          <w:p w:rsidR="00BE62AE" w:rsidRPr="00332D3A" w:rsidRDefault="00BE62AE" w:rsidP="003F5B24">
                            <w:pPr>
                              <w:pStyle w:val="Titre5"/>
                              <w:ind w:right="-108"/>
                              <w:jc w:val="center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RPr="00332D3A">
                              <w:rPr>
                                <w:sz w:val="24"/>
                                <w:szCs w:val="24"/>
                              </w:rPr>
                              <w:t>Groupement de commandes Hôtelier 04/05</w:t>
                            </w:r>
                          </w:p>
                          <w:p w:rsidR="00BE62AE" w:rsidRPr="00D26D69" w:rsidRDefault="00BE62AE" w:rsidP="003F5B24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BE62AE" w:rsidRPr="00332D3A" w:rsidRDefault="00BE62AE" w:rsidP="003F5B24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332D3A">
                              <w:rPr>
                                <w:rFonts w:ascii="Comic Sans MS" w:hAnsi="Comic Sans MS"/>
                                <w:b/>
                              </w:rPr>
                              <w:t>CHICAS - Cellule des Marchés</w:t>
                            </w:r>
                          </w:p>
                          <w:p w:rsidR="00BE62AE" w:rsidRPr="00332D3A" w:rsidRDefault="00BE62AE" w:rsidP="003F5B24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332D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:rsidR="00BE62AE" w:rsidRPr="00BE74CE" w:rsidRDefault="00BE62AE" w:rsidP="003F5B24">
                            <w:pPr>
                              <w:tabs>
                                <w:tab w:val="num" w:pos="0"/>
                              </w:tabs>
                              <w:jc w:val="center"/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 w:rsidRPr="00332D3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E-mail : </w:t>
                            </w:r>
                            <w:hyperlink r:id="rId10" w:history="1">
                              <w:r w:rsidRPr="00332D3A">
                                <w:rPr>
                                  <w:rStyle w:val="Lienhypertexte"/>
                                  <w:rFonts w:ascii="Arial" w:hAnsi="Arial" w:cs="Arial"/>
                                  <w:sz w:val="18"/>
                                  <w:szCs w:val="18"/>
                                </w:rPr>
                                <w:t>cellulemarches@chicas-gap.fr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 xml:space="preserve"> </w:t>
                            </w:r>
                          </w:p>
                          <w:p w:rsidR="00BE62AE" w:rsidRDefault="00BE62AE" w:rsidP="003F5B24">
                            <w:pPr>
                              <w:pStyle w:val="Titre5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4678" w:type="dxa"/>
                          </w:tcPr>
                          <w:p w:rsidR="00BE62AE" w:rsidRDefault="00BE62AE" w:rsidP="003F5B24">
                            <w:pPr>
                              <w:pStyle w:val="Titre5"/>
                              <w:ind w:left="34"/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:rsidR="00BE62AE" w:rsidRPr="00F2548A" w:rsidRDefault="00BE62AE" w:rsidP="003F5B24">
                            <w:pPr>
                              <w:ind w:right="175"/>
                              <w:jc w:val="righ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4ABF3A0" wp14:editId="73AE12A5">
                                  <wp:extent cx="2549770" cy="552450"/>
                                  <wp:effectExtent l="0" t="0" r="3175" b="0"/>
                                  <wp:docPr id="4" name="Image 4" descr="logo_CHICAS_horizonta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logo_CHICAS_horizonta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3796" cy="55332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:rsidR="00BE62AE" w:rsidRDefault="00BE62AE" w:rsidP="00BE62AE">
                      <w:pPr>
                        <w:pStyle w:val="Titre5"/>
                        <w:rPr>
                          <w:sz w:val="28"/>
                          <w:szCs w:val="28"/>
                        </w:rPr>
                      </w:pPr>
                    </w:p>
                    <w:p w:rsidR="00BE62AE" w:rsidRPr="00BE74CE" w:rsidRDefault="00BE62AE" w:rsidP="00BE62AE">
                      <w:pPr>
                        <w:pStyle w:val="Titre5"/>
                        <w:rPr>
                          <w:b w:val="0"/>
                          <w:sz w:val="28"/>
                          <w:szCs w:val="28"/>
                        </w:rPr>
                      </w:pPr>
                      <w:r w:rsidRPr="00BE74CE">
                        <w:rPr>
                          <w:sz w:val="28"/>
                          <w:szCs w:val="28"/>
                        </w:rPr>
                        <w:t>GHT des Alpes du Sud</w:t>
                      </w:r>
                      <w:r>
                        <w:rPr>
                          <w:sz w:val="28"/>
                          <w:szCs w:val="28"/>
                        </w:rPr>
                        <w:t xml:space="preserve">   </w:t>
                      </w:r>
                    </w:p>
                    <w:p w:rsidR="00BE62AE" w:rsidRPr="00D26D69" w:rsidRDefault="00BE62AE" w:rsidP="00BE62AE">
                      <w:pPr>
                        <w:rPr>
                          <w:rFonts w:ascii="Comic Sans MS" w:hAnsi="Comic Sans MS"/>
                          <w:b/>
                          <w:sz w:val="12"/>
                          <w:szCs w:val="12"/>
                        </w:rPr>
                      </w:pPr>
                    </w:p>
                    <w:p w:rsidR="00BE62AE" w:rsidRPr="00464A6B" w:rsidRDefault="00BE62AE" w:rsidP="00BE62AE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CHICAS - Cellule des </w:t>
                      </w:r>
                      <w:r w:rsidRPr="00464A6B">
                        <w:rPr>
                          <w:rFonts w:ascii="Comic Sans MS" w:hAnsi="Comic Sans MS"/>
                          <w:b/>
                        </w:rPr>
                        <w:t>Marchés</w:t>
                      </w:r>
                    </w:p>
                    <w:p w:rsidR="00BE62AE" w:rsidRPr="00B77EF9" w:rsidRDefault="00BE62AE" w:rsidP="00BE62A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Tél. : 04.92.40.28.04</w:t>
                      </w:r>
                    </w:p>
                    <w:p w:rsidR="00BE62AE" w:rsidRPr="00B77EF9" w:rsidRDefault="00BE62AE" w:rsidP="00BE62A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>Fax : 04.92.40.61.68</w:t>
                      </w:r>
                    </w:p>
                    <w:p w:rsidR="00BE62AE" w:rsidRPr="00BE74CE" w:rsidRDefault="00BE62AE" w:rsidP="00BE62AE">
                      <w:pPr>
                        <w:rPr>
                          <w:rFonts w:ascii="Comic Sans MS" w:hAnsi="Comic Sans MS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E-</w:t>
                      </w:r>
                      <w:r w:rsidRPr="00B77EF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mail : </w:t>
                      </w:r>
                      <w:r w:rsidRPr="00B77EF9">
                        <w:rPr>
                          <w:rFonts w:ascii="Arial" w:hAnsi="Arial" w:cs="Arial"/>
                          <w:color w:val="0000FF"/>
                          <w:sz w:val="18"/>
                          <w:szCs w:val="18"/>
                        </w:rPr>
                        <w:t>cellulemarches@chicas-gap.fr</w:t>
                      </w:r>
                    </w:p>
                  </w:txbxContent>
                </v:textbox>
              </v:roundrect>
            </w:pict>
          </mc:Fallback>
        </mc:AlternateContent>
      </w:r>
    </w:p>
    <w:p w:rsidR="00BE62AE" w:rsidRDefault="00BE62AE" w:rsidP="00C272D7">
      <w:pPr>
        <w:rPr>
          <w:rFonts w:ascii="Arial" w:hAnsi="Arial" w:cs="Arial"/>
          <w:sz w:val="24"/>
          <w:szCs w:val="24"/>
        </w:rPr>
      </w:pPr>
    </w:p>
    <w:p w:rsidR="00BE62AE" w:rsidRDefault="00BE62AE" w:rsidP="00C272D7">
      <w:pPr>
        <w:rPr>
          <w:rFonts w:ascii="Arial" w:hAnsi="Arial" w:cs="Arial"/>
          <w:sz w:val="24"/>
          <w:szCs w:val="24"/>
        </w:rPr>
      </w:pPr>
    </w:p>
    <w:p w:rsidR="00BE62AE" w:rsidRDefault="00BE62AE" w:rsidP="00C272D7">
      <w:pPr>
        <w:rPr>
          <w:rFonts w:ascii="Arial" w:hAnsi="Arial" w:cs="Arial"/>
          <w:sz w:val="24"/>
          <w:szCs w:val="24"/>
        </w:rPr>
      </w:pPr>
    </w:p>
    <w:p w:rsidR="00BE62AE" w:rsidRDefault="00BE62AE" w:rsidP="00C272D7">
      <w:pPr>
        <w:rPr>
          <w:rFonts w:ascii="Arial" w:hAnsi="Arial" w:cs="Arial"/>
          <w:sz w:val="24"/>
          <w:szCs w:val="24"/>
        </w:rPr>
      </w:pPr>
    </w:p>
    <w:p w:rsidR="00BE62AE" w:rsidRDefault="00BE62AE" w:rsidP="00C272D7">
      <w:pPr>
        <w:rPr>
          <w:rFonts w:ascii="Arial" w:hAnsi="Arial" w:cs="Arial"/>
          <w:sz w:val="24"/>
          <w:szCs w:val="24"/>
        </w:rPr>
      </w:pPr>
    </w:p>
    <w:p w:rsidR="00BE62AE" w:rsidRDefault="00BE62AE" w:rsidP="00C272D7">
      <w:pPr>
        <w:rPr>
          <w:rFonts w:ascii="Arial" w:hAnsi="Arial" w:cs="Arial"/>
          <w:sz w:val="24"/>
          <w:szCs w:val="24"/>
        </w:rPr>
      </w:pPr>
    </w:p>
    <w:p w:rsidR="00C272D7" w:rsidRPr="009177BB" w:rsidRDefault="00C272D7" w:rsidP="00C272D7">
      <w:pPr>
        <w:rPr>
          <w:rFonts w:ascii="Arial" w:hAnsi="Arial" w:cs="Arial"/>
          <w:sz w:val="24"/>
          <w:szCs w:val="24"/>
        </w:rPr>
      </w:pPr>
      <w:r w:rsidRPr="009177BB">
        <w:rPr>
          <w:rFonts w:ascii="Arial" w:hAnsi="Arial" w:cs="Arial"/>
          <w:sz w:val="24"/>
          <w:szCs w:val="24"/>
        </w:rPr>
        <w:tab/>
      </w:r>
      <w:r w:rsidRPr="009177BB">
        <w:rPr>
          <w:rFonts w:ascii="Arial" w:hAnsi="Arial" w:cs="Arial"/>
          <w:sz w:val="24"/>
          <w:szCs w:val="24"/>
        </w:rPr>
        <w:tab/>
      </w:r>
      <w:r w:rsidRPr="009177BB">
        <w:rPr>
          <w:rFonts w:ascii="Arial" w:hAnsi="Arial" w:cs="Arial"/>
          <w:sz w:val="24"/>
          <w:szCs w:val="24"/>
        </w:rPr>
        <w:tab/>
      </w:r>
      <w:r w:rsidRPr="009177BB">
        <w:rPr>
          <w:rFonts w:ascii="Arial" w:hAnsi="Arial" w:cs="Arial"/>
          <w:sz w:val="24"/>
          <w:szCs w:val="24"/>
        </w:rPr>
        <w:tab/>
      </w:r>
      <w:r w:rsidRPr="009177BB">
        <w:rPr>
          <w:rFonts w:ascii="Arial" w:hAnsi="Arial" w:cs="Arial"/>
          <w:sz w:val="24"/>
          <w:szCs w:val="24"/>
        </w:rPr>
        <w:tab/>
      </w:r>
      <w:r w:rsidRPr="009177BB">
        <w:rPr>
          <w:rFonts w:ascii="Arial" w:hAnsi="Arial" w:cs="Arial"/>
          <w:sz w:val="24"/>
          <w:szCs w:val="24"/>
        </w:rPr>
        <w:tab/>
      </w:r>
      <w:r w:rsidRPr="009177BB">
        <w:rPr>
          <w:rFonts w:ascii="Arial" w:hAnsi="Arial" w:cs="Arial"/>
          <w:sz w:val="24"/>
          <w:szCs w:val="24"/>
        </w:rPr>
        <w:tab/>
      </w:r>
      <w:r w:rsidRPr="009177BB">
        <w:rPr>
          <w:rFonts w:ascii="Arial" w:hAnsi="Arial" w:cs="Arial"/>
          <w:sz w:val="24"/>
          <w:szCs w:val="24"/>
        </w:rPr>
        <w:tab/>
      </w:r>
      <w:r w:rsidRPr="009177BB">
        <w:rPr>
          <w:rFonts w:ascii="Arial" w:hAnsi="Arial" w:cs="Arial"/>
          <w:sz w:val="24"/>
          <w:szCs w:val="24"/>
        </w:rPr>
        <w:tab/>
      </w:r>
    </w:p>
    <w:p w:rsidR="009F18A2" w:rsidRPr="008B6196" w:rsidRDefault="009F18A2">
      <w:pPr>
        <w:tabs>
          <w:tab w:val="left" w:pos="6804"/>
        </w:tabs>
        <w:ind w:right="-2"/>
        <w:jc w:val="both"/>
        <w:rPr>
          <w:rFonts w:ascii="Arial" w:hAnsi="Arial" w:cs="Arial"/>
          <w:bCs/>
          <w:sz w:val="18"/>
        </w:rPr>
      </w:pPr>
      <w:r w:rsidRPr="00741A12">
        <w:rPr>
          <w:rFonts w:ascii="Arial" w:hAnsi="Arial" w:cs="Arial"/>
          <w:bCs/>
          <w:sz w:val="18"/>
        </w:rPr>
        <w:sym w:font="Wingdings" w:char="F031"/>
      </w:r>
      <w:r w:rsidRPr="008B6196">
        <w:rPr>
          <w:rFonts w:ascii="Arial" w:hAnsi="Arial" w:cs="Arial"/>
          <w:bCs/>
          <w:sz w:val="18"/>
        </w:rPr>
        <w:t xml:space="preserve"> </w:t>
      </w:r>
      <w:r w:rsidR="0011761C">
        <w:rPr>
          <w:rFonts w:ascii="Arial" w:hAnsi="Arial" w:cs="Arial"/>
          <w:bCs/>
          <w:sz w:val="18"/>
        </w:rPr>
        <w:t>SE9</w:t>
      </w:r>
      <w:r w:rsidR="00664200">
        <w:rPr>
          <w:rFonts w:ascii="Arial" w:hAnsi="Arial" w:cs="Arial"/>
          <w:bCs/>
          <w:sz w:val="18"/>
        </w:rPr>
        <w:t xml:space="preserve"> N7</w:t>
      </w:r>
      <w:bookmarkStart w:id="0" w:name="_GoBack"/>
      <w:bookmarkEnd w:id="0"/>
    </w:p>
    <w:p w:rsidR="009F18A2" w:rsidRDefault="009F18A2">
      <w:pPr>
        <w:tabs>
          <w:tab w:val="left" w:pos="6804"/>
        </w:tabs>
        <w:ind w:right="6518"/>
        <w:jc w:val="center"/>
        <w:rPr>
          <w:rFonts w:ascii="Arial" w:hAnsi="Arial" w:cs="Arial"/>
          <w:b/>
        </w:rPr>
      </w:pPr>
    </w:p>
    <w:p w:rsidR="001A62B3" w:rsidRPr="008B6196" w:rsidRDefault="001A62B3">
      <w:pPr>
        <w:tabs>
          <w:tab w:val="left" w:pos="6804"/>
        </w:tabs>
        <w:ind w:right="6518"/>
        <w:jc w:val="center"/>
        <w:rPr>
          <w:rFonts w:ascii="Arial" w:hAnsi="Arial" w:cs="Arial"/>
          <w:b/>
        </w:rPr>
      </w:pPr>
    </w:p>
    <w:p w:rsidR="001A62B3" w:rsidRPr="00FB0F24" w:rsidRDefault="001A62B3" w:rsidP="001A62B3">
      <w:pPr>
        <w:jc w:val="center"/>
        <w:rPr>
          <w:rFonts w:ascii="Arial" w:hAnsi="Arial" w:cs="Arial"/>
          <w:b/>
          <w:sz w:val="32"/>
          <w:szCs w:val="32"/>
        </w:rPr>
      </w:pPr>
      <w:r w:rsidRPr="00FB0F24">
        <w:rPr>
          <w:rFonts w:ascii="Arial" w:hAnsi="Arial" w:cs="Arial"/>
          <w:b/>
          <w:sz w:val="32"/>
          <w:szCs w:val="32"/>
        </w:rPr>
        <w:t>FICHE DE RENSEIGNEMENTS</w:t>
      </w:r>
      <w:r w:rsidR="00FB0F24" w:rsidRPr="00FB0F24">
        <w:rPr>
          <w:rFonts w:ascii="Arial" w:hAnsi="Arial" w:cs="Arial"/>
          <w:b/>
          <w:sz w:val="32"/>
          <w:szCs w:val="32"/>
        </w:rPr>
        <w:t xml:space="preserve"> FOURNISSEUR</w:t>
      </w:r>
      <w:r w:rsidRPr="00FB0F24">
        <w:rPr>
          <w:rFonts w:ascii="Arial" w:hAnsi="Arial" w:cs="Arial"/>
          <w:b/>
          <w:sz w:val="32"/>
          <w:szCs w:val="32"/>
        </w:rPr>
        <w:t xml:space="preserve"> </w:t>
      </w:r>
    </w:p>
    <w:p w:rsidR="001A62B3" w:rsidRPr="00FB0F24" w:rsidRDefault="001A62B3" w:rsidP="001A62B3">
      <w:pPr>
        <w:jc w:val="center"/>
        <w:rPr>
          <w:rFonts w:ascii="Arial" w:hAnsi="Arial" w:cs="Arial"/>
          <w:b/>
          <w:color w:val="0000FF"/>
          <w:u w:val="single"/>
        </w:rPr>
      </w:pPr>
      <w:r w:rsidRPr="00FB0F24">
        <w:rPr>
          <w:rFonts w:ascii="Arial" w:hAnsi="Arial" w:cs="Arial"/>
          <w:b/>
          <w:color w:val="0000FF"/>
          <w:u w:val="single"/>
        </w:rPr>
        <w:t xml:space="preserve">A compléter et à joindre obligatoirement à votre </w:t>
      </w:r>
      <w:r w:rsidR="00400D4D" w:rsidRPr="00FB0F24">
        <w:rPr>
          <w:rFonts w:ascii="Arial" w:hAnsi="Arial" w:cs="Arial"/>
          <w:b/>
          <w:color w:val="0000FF"/>
          <w:u w:val="single"/>
        </w:rPr>
        <w:t>offre</w:t>
      </w:r>
    </w:p>
    <w:p w:rsidR="001A62B3" w:rsidRDefault="001A62B3" w:rsidP="001A62B3">
      <w:pPr>
        <w:jc w:val="center"/>
        <w:rPr>
          <w:rFonts w:ascii="Arial" w:hAnsi="Arial" w:cs="Arial"/>
        </w:rPr>
      </w:pPr>
    </w:p>
    <w:p w:rsidR="00BE62AE" w:rsidRDefault="00BE62AE" w:rsidP="001A62B3">
      <w:pPr>
        <w:jc w:val="center"/>
        <w:rPr>
          <w:rFonts w:ascii="Arial" w:hAnsi="Arial" w:cs="Arial"/>
        </w:rPr>
      </w:pPr>
    </w:p>
    <w:p w:rsidR="001A62B3" w:rsidRPr="001A62B3" w:rsidRDefault="001A62B3" w:rsidP="001A62B3">
      <w:pPr>
        <w:jc w:val="center"/>
        <w:rPr>
          <w:rFonts w:ascii="Arial" w:hAnsi="Arial" w:cs="Arial"/>
        </w:rPr>
      </w:pPr>
    </w:p>
    <w:p w:rsidR="001A62B3" w:rsidRPr="00E04B99" w:rsidRDefault="001A62B3" w:rsidP="001A62B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20" w:color="auto" w:fill="auto"/>
        <w:jc w:val="center"/>
        <w:rPr>
          <w:rFonts w:ascii="Arial" w:hAnsi="Arial" w:cs="Arial"/>
          <w:sz w:val="8"/>
          <w:szCs w:val="8"/>
        </w:rPr>
      </w:pPr>
    </w:p>
    <w:p w:rsidR="001A62B3" w:rsidRPr="00FA1AEB" w:rsidRDefault="005B625F" w:rsidP="00BE62AE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20" w:color="auto" w:fill="auto"/>
        <w:jc w:val="center"/>
        <w:rPr>
          <w:rFonts w:ascii="Arial" w:hAnsi="Arial" w:cs="Arial"/>
          <w:b/>
          <w:sz w:val="32"/>
          <w:szCs w:val="32"/>
        </w:rPr>
      </w:pPr>
      <w:bookmarkStart w:id="1" w:name="_Hlk41478106"/>
      <w:r w:rsidRPr="005B625F">
        <w:rPr>
          <w:rFonts w:ascii="Arial" w:hAnsi="Arial" w:cs="Arial"/>
          <w:b/>
          <w:sz w:val="32"/>
          <w:szCs w:val="32"/>
        </w:rPr>
        <w:t>FOURNITURE DE PAPETERIE ET D’ARTICLES DE BUREAU, DANS LE CADRE DU GROUPEMENT DE COMMANDES HOTELIER 04/05 – BUR2</w:t>
      </w:r>
      <w:bookmarkEnd w:id="1"/>
      <w:r w:rsidR="00B77A8A">
        <w:rPr>
          <w:rFonts w:ascii="Arial" w:hAnsi="Arial" w:cs="Arial"/>
          <w:b/>
          <w:sz w:val="32"/>
          <w:szCs w:val="32"/>
        </w:rPr>
        <w:t>6</w:t>
      </w:r>
    </w:p>
    <w:p w:rsidR="001A62B3" w:rsidRPr="00E04B99" w:rsidRDefault="001A62B3" w:rsidP="001A62B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20" w:color="auto" w:fill="auto"/>
        <w:jc w:val="center"/>
        <w:rPr>
          <w:rFonts w:ascii="Arial" w:hAnsi="Arial" w:cs="Arial"/>
          <w:sz w:val="8"/>
          <w:szCs w:val="8"/>
        </w:rPr>
      </w:pPr>
      <w:r w:rsidRPr="001A62B3">
        <w:rPr>
          <w:rFonts w:ascii="Arial" w:hAnsi="Arial" w:cs="Arial"/>
        </w:rPr>
        <w:t xml:space="preserve"> </w:t>
      </w:r>
    </w:p>
    <w:p w:rsidR="001A62B3" w:rsidRPr="00F571D9" w:rsidRDefault="001A62B3" w:rsidP="001A62B3">
      <w:pPr>
        <w:jc w:val="center"/>
        <w:rPr>
          <w:rFonts w:ascii="Arial" w:hAnsi="Arial" w:cs="Arial"/>
        </w:rPr>
      </w:pPr>
    </w:p>
    <w:p w:rsidR="001A62B3" w:rsidRDefault="001A62B3" w:rsidP="001A62B3">
      <w:pPr>
        <w:jc w:val="center"/>
        <w:rPr>
          <w:rFonts w:ascii="Arial" w:hAnsi="Arial" w:cs="Arial"/>
        </w:rPr>
      </w:pPr>
    </w:p>
    <w:p w:rsidR="00BE62AE" w:rsidRPr="00F571D9" w:rsidRDefault="00BE62AE" w:rsidP="001A62B3">
      <w:pPr>
        <w:jc w:val="center"/>
        <w:rPr>
          <w:rFonts w:ascii="Arial" w:hAnsi="Arial" w:cs="Arial"/>
        </w:rPr>
      </w:pPr>
    </w:p>
    <w:p w:rsidR="00EC7375" w:rsidRPr="00F571D9" w:rsidRDefault="00EC7375" w:rsidP="001A62B3">
      <w:pPr>
        <w:jc w:val="center"/>
        <w:rPr>
          <w:rFonts w:ascii="Arial" w:hAnsi="Arial" w:cs="Arial"/>
        </w:rPr>
      </w:pPr>
    </w:p>
    <w:p w:rsidR="00EC7375" w:rsidRPr="00EC7375" w:rsidRDefault="00EC7375" w:rsidP="001A62B3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EC7375">
        <w:rPr>
          <w:rFonts w:ascii="Arial" w:hAnsi="Arial" w:cs="Arial"/>
          <w:b/>
          <w:i/>
          <w:sz w:val="24"/>
          <w:szCs w:val="24"/>
        </w:rPr>
        <w:t>PRESENTATION DE LA SOCIETE</w:t>
      </w:r>
    </w:p>
    <w:p w:rsidR="00FA1AEB" w:rsidRPr="00E04B99" w:rsidRDefault="00FA1AEB" w:rsidP="001A62B3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888"/>
        <w:gridCol w:w="5720"/>
      </w:tblGrid>
      <w:tr w:rsidR="00CE24D4" w:rsidRPr="00CE24D4" w:rsidTr="00CE24D4">
        <w:tc>
          <w:tcPr>
            <w:tcW w:w="3936" w:type="dxa"/>
            <w:vAlign w:val="center"/>
          </w:tcPr>
          <w:p w:rsidR="00CE24D4" w:rsidRPr="00CE24D4" w:rsidRDefault="00CE24D4" w:rsidP="00CE24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4D4">
              <w:rPr>
                <w:rFonts w:ascii="Arial" w:hAnsi="Arial" w:cs="Arial"/>
                <w:sz w:val="22"/>
                <w:szCs w:val="22"/>
              </w:rPr>
              <w:t>Nom et raison sociale</w:t>
            </w:r>
          </w:p>
        </w:tc>
        <w:tc>
          <w:tcPr>
            <w:tcW w:w="5842" w:type="dxa"/>
            <w:vAlign w:val="center"/>
          </w:tcPr>
          <w:p w:rsidR="00CE24D4" w:rsidRPr="00A851E3" w:rsidRDefault="00CE24D4" w:rsidP="00CE24D4">
            <w:pPr>
              <w:jc w:val="center"/>
              <w:rPr>
                <w:rFonts w:ascii="Arial" w:hAnsi="Arial" w:cs="Arial"/>
                <w:b/>
                <w:color w:val="0000FF"/>
                <w:sz w:val="24"/>
                <w:szCs w:val="24"/>
              </w:rPr>
            </w:pPr>
          </w:p>
        </w:tc>
      </w:tr>
      <w:tr w:rsidR="00CE24D4" w:rsidRPr="00CE24D4" w:rsidTr="00CE24D4">
        <w:tc>
          <w:tcPr>
            <w:tcW w:w="3936" w:type="dxa"/>
            <w:vAlign w:val="center"/>
          </w:tcPr>
          <w:p w:rsidR="00CE24D4" w:rsidRPr="00CE24D4" w:rsidRDefault="00CE24D4" w:rsidP="00CE24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4D4">
              <w:rPr>
                <w:rFonts w:ascii="Arial" w:hAnsi="Arial" w:cs="Arial"/>
                <w:sz w:val="22"/>
                <w:szCs w:val="22"/>
              </w:rPr>
              <w:t>Adresse</w:t>
            </w:r>
          </w:p>
        </w:tc>
        <w:tc>
          <w:tcPr>
            <w:tcW w:w="5842" w:type="dxa"/>
            <w:vAlign w:val="center"/>
          </w:tcPr>
          <w:p w:rsidR="00CE24D4" w:rsidRPr="00A851E3" w:rsidRDefault="00CE24D4" w:rsidP="00CE2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24D4" w:rsidRPr="00CE24D4" w:rsidTr="00CE24D4">
        <w:tc>
          <w:tcPr>
            <w:tcW w:w="3936" w:type="dxa"/>
            <w:vAlign w:val="center"/>
          </w:tcPr>
          <w:p w:rsidR="00CE24D4" w:rsidRPr="00CE24D4" w:rsidRDefault="00CE24D4" w:rsidP="00CE24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N° téléphone</w:t>
            </w:r>
          </w:p>
        </w:tc>
        <w:tc>
          <w:tcPr>
            <w:tcW w:w="5842" w:type="dxa"/>
            <w:vAlign w:val="center"/>
          </w:tcPr>
          <w:p w:rsidR="00CE24D4" w:rsidRPr="00A851E3" w:rsidRDefault="00CE24D4" w:rsidP="00CE2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24D4" w:rsidRPr="00CE24D4" w:rsidTr="00CE24D4">
        <w:tc>
          <w:tcPr>
            <w:tcW w:w="3936" w:type="dxa"/>
            <w:vAlign w:val="center"/>
          </w:tcPr>
          <w:p w:rsidR="00CE24D4" w:rsidRPr="00CE24D4" w:rsidRDefault="00CE24D4" w:rsidP="00CE24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N° de télécopie (fax)</w:t>
            </w:r>
          </w:p>
        </w:tc>
        <w:tc>
          <w:tcPr>
            <w:tcW w:w="5842" w:type="dxa"/>
            <w:vAlign w:val="center"/>
          </w:tcPr>
          <w:p w:rsidR="00CE24D4" w:rsidRPr="00A851E3" w:rsidRDefault="00CE24D4" w:rsidP="00CE2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24D4" w:rsidRPr="00CE24D4" w:rsidTr="00CE24D4">
        <w:tc>
          <w:tcPr>
            <w:tcW w:w="3936" w:type="dxa"/>
            <w:vAlign w:val="center"/>
          </w:tcPr>
          <w:p w:rsidR="00CE24D4" w:rsidRPr="00CE24D4" w:rsidRDefault="00CE24D4" w:rsidP="00CE24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N° SIRET ou SIREN</w:t>
            </w:r>
          </w:p>
        </w:tc>
        <w:tc>
          <w:tcPr>
            <w:tcW w:w="5842" w:type="dxa"/>
            <w:vAlign w:val="center"/>
          </w:tcPr>
          <w:p w:rsidR="00CE24D4" w:rsidRPr="00A851E3" w:rsidRDefault="00CE24D4" w:rsidP="00CE2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24D4" w:rsidRPr="00A851E3" w:rsidTr="00A851E3">
        <w:tc>
          <w:tcPr>
            <w:tcW w:w="3936" w:type="dxa"/>
            <w:shd w:val="clear" w:color="auto" w:fill="D9D9D9" w:themeFill="background1" w:themeFillShade="D9"/>
            <w:vAlign w:val="center"/>
          </w:tcPr>
          <w:p w:rsidR="00CE24D4" w:rsidRPr="00A851E3" w:rsidRDefault="00CE24D4" w:rsidP="00CE24D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2" w:type="dxa"/>
            <w:shd w:val="clear" w:color="auto" w:fill="D9D9D9" w:themeFill="background1" w:themeFillShade="D9"/>
            <w:vAlign w:val="center"/>
          </w:tcPr>
          <w:p w:rsidR="00CE24D4" w:rsidRPr="00A851E3" w:rsidRDefault="00CE24D4" w:rsidP="00CE24D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E24D4" w:rsidRPr="00CE24D4" w:rsidTr="00CE24D4">
        <w:tc>
          <w:tcPr>
            <w:tcW w:w="3936" w:type="dxa"/>
            <w:vAlign w:val="center"/>
          </w:tcPr>
          <w:p w:rsidR="00CE24D4" w:rsidRPr="00CE24D4" w:rsidRDefault="00CE24D4" w:rsidP="00CE24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 de la personne à contacter pour tout renseignement relatif au marché</w:t>
            </w:r>
          </w:p>
        </w:tc>
        <w:tc>
          <w:tcPr>
            <w:tcW w:w="5842" w:type="dxa"/>
            <w:vAlign w:val="center"/>
          </w:tcPr>
          <w:p w:rsidR="00CE24D4" w:rsidRPr="00A851E3" w:rsidRDefault="00CE24D4" w:rsidP="00CE2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24D4" w:rsidRPr="00CE24D4" w:rsidTr="00CE24D4">
        <w:tc>
          <w:tcPr>
            <w:tcW w:w="3936" w:type="dxa"/>
            <w:vAlign w:val="center"/>
          </w:tcPr>
          <w:p w:rsidR="00CE24D4" w:rsidRPr="00CE24D4" w:rsidRDefault="00CE24D4" w:rsidP="00CE24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N° de téléphone</w:t>
            </w:r>
          </w:p>
        </w:tc>
        <w:tc>
          <w:tcPr>
            <w:tcW w:w="5842" w:type="dxa"/>
            <w:vAlign w:val="center"/>
          </w:tcPr>
          <w:p w:rsidR="00CE24D4" w:rsidRPr="00A851E3" w:rsidRDefault="00CE24D4" w:rsidP="00CE2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24D4" w:rsidRPr="00CE24D4" w:rsidTr="00CE24D4">
        <w:tc>
          <w:tcPr>
            <w:tcW w:w="3936" w:type="dxa"/>
            <w:vAlign w:val="center"/>
          </w:tcPr>
          <w:p w:rsidR="00CE24D4" w:rsidRPr="00CE24D4" w:rsidRDefault="00CE24D4" w:rsidP="00CE24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Eventuellement N° de poste</w:t>
            </w:r>
          </w:p>
        </w:tc>
        <w:tc>
          <w:tcPr>
            <w:tcW w:w="5842" w:type="dxa"/>
            <w:vAlign w:val="center"/>
          </w:tcPr>
          <w:p w:rsidR="00CE24D4" w:rsidRPr="00A851E3" w:rsidRDefault="00CE24D4" w:rsidP="00CE2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24D4" w:rsidRPr="00CE24D4" w:rsidTr="00CE24D4">
        <w:tc>
          <w:tcPr>
            <w:tcW w:w="3936" w:type="dxa"/>
            <w:vAlign w:val="center"/>
          </w:tcPr>
          <w:p w:rsidR="00CE24D4" w:rsidRPr="00CE24D4" w:rsidRDefault="00CE24D4" w:rsidP="00CE24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Son lieu de travail</w:t>
            </w:r>
          </w:p>
        </w:tc>
        <w:tc>
          <w:tcPr>
            <w:tcW w:w="5842" w:type="dxa"/>
            <w:vAlign w:val="center"/>
          </w:tcPr>
          <w:p w:rsidR="00CE24D4" w:rsidRPr="00A851E3" w:rsidRDefault="00CE24D4" w:rsidP="00CE24D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E24D4" w:rsidRPr="00F571D9" w:rsidRDefault="00CE24D4" w:rsidP="001A62B3">
      <w:pPr>
        <w:jc w:val="center"/>
        <w:rPr>
          <w:rFonts w:ascii="Arial" w:hAnsi="Arial" w:cs="Arial"/>
          <w:sz w:val="24"/>
          <w:szCs w:val="24"/>
        </w:rPr>
      </w:pPr>
    </w:p>
    <w:p w:rsidR="00A851E3" w:rsidRDefault="00A851E3" w:rsidP="001A62B3">
      <w:pPr>
        <w:jc w:val="center"/>
        <w:rPr>
          <w:rFonts w:ascii="Arial" w:hAnsi="Arial" w:cs="Arial"/>
          <w:sz w:val="24"/>
          <w:szCs w:val="24"/>
        </w:rPr>
      </w:pPr>
    </w:p>
    <w:p w:rsidR="00BE62AE" w:rsidRPr="00F571D9" w:rsidRDefault="00BE62AE" w:rsidP="001A62B3">
      <w:pPr>
        <w:jc w:val="center"/>
        <w:rPr>
          <w:rFonts w:ascii="Arial" w:hAnsi="Arial" w:cs="Arial"/>
          <w:sz w:val="24"/>
          <w:szCs w:val="24"/>
        </w:rPr>
      </w:pPr>
    </w:p>
    <w:p w:rsidR="00A851E3" w:rsidRPr="00FB0F24" w:rsidRDefault="00A851E3" w:rsidP="001A62B3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FB0F24">
        <w:rPr>
          <w:rFonts w:ascii="Arial" w:hAnsi="Arial" w:cs="Arial"/>
          <w:b/>
          <w:i/>
          <w:sz w:val="24"/>
          <w:szCs w:val="24"/>
        </w:rPr>
        <w:t>GESTION DES COMMANDES</w:t>
      </w:r>
    </w:p>
    <w:p w:rsidR="00CE24D4" w:rsidRPr="00E04B99" w:rsidRDefault="00CE24D4" w:rsidP="001A62B3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888"/>
        <w:gridCol w:w="5720"/>
      </w:tblGrid>
      <w:tr w:rsidR="00A851E3" w:rsidTr="00A851E3">
        <w:tc>
          <w:tcPr>
            <w:tcW w:w="3936" w:type="dxa"/>
            <w:vAlign w:val="center"/>
          </w:tcPr>
          <w:p w:rsidR="00A851E3" w:rsidRPr="00CE24D4" w:rsidRDefault="00A851E3" w:rsidP="00A851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4D4">
              <w:rPr>
                <w:rFonts w:ascii="Arial" w:hAnsi="Arial" w:cs="Arial"/>
                <w:sz w:val="22"/>
                <w:szCs w:val="22"/>
              </w:rPr>
              <w:t>Nom et raison sociale</w:t>
            </w:r>
          </w:p>
        </w:tc>
        <w:tc>
          <w:tcPr>
            <w:tcW w:w="5842" w:type="dxa"/>
            <w:vAlign w:val="center"/>
          </w:tcPr>
          <w:p w:rsidR="00A851E3" w:rsidRPr="00A851E3" w:rsidRDefault="00A851E3" w:rsidP="00A851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1E3" w:rsidTr="00A851E3">
        <w:tc>
          <w:tcPr>
            <w:tcW w:w="3936" w:type="dxa"/>
            <w:vAlign w:val="center"/>
          </w:tcPr>
          <w:p w:rsidR="00A851E3" w:rsidRPr="00CE24D4" w:rsidRDefault="00A851E3" w:rsidP="00A851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E24D4">
              <w:rPr>
                <w:rFonts w:ascii="Arial" w:hAnsi="Arial" w:cs="Arial"/>
                <w:sz w:val="22"/>
                <w:szCs w:val="22"/>
              </w:rPr>
              <w:t>Adresse</w:t>
            </w:r>
          </w:p>
        </w:tc>
        <w:tc>
          <w:tcPr>
            <w:tcW w:w="5842" w:type="dxa"/>
            <w:vAlign w:val="center"/>
          </w:tcPr>
          <w:p w:rsidR="00A851E3" w:rsidRPr="00A851E3" w:rsidRDefault="00A851E3" w:rsidP="00A851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1E3" w:rsidTr="00A851E3">
        <w:tc>
          <w:tcPr>
            <w:tcW w:w="3936" w:type="dxa"/>
            <w:vAlign w:val="center"/>
          </w:tcPr>
          <w:p w:rsidR="00A851E3" w:rsidRPr="00CE24D4" w:rsidRDefault="00A851E3" w:rsidP="00A851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N° téléphone</w:t>
            </w:r>
          </w:p>
        </w:tc>
        <w:tc>
          <w:tcPr>
            <w:tcW w:w="5842" w:type="dxa"/>
            <w:vAlign w:val="center"/>
          </w:tcPr>
          <w:p w:rsidR="00A851E3" w:rsidRPr="00A851E3" w:rsidRDefault="00A851E3" w:rsidP="00A851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1E3" w:rsidRPr="00A851E3" w:rsidTr="00A851E3">
        <w:tc>
          <w:tcPr>
            <w:tcW w:w="3936" w:type="dxa"/>
            <w:shd w:val="clear" w:color="auto" w:fill="D9D9D9" w:themeFill="background1" w:themeFillShade="D9"/>
            <w:vAlign w:val="center"/>
          </w:tcPr>
          <w:p w:rsidR="00A851E3" w:rsidRPr="00A851E3" w:rsidRDefault="00A851E3" w:rsidP="00A851E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2" w:type="dxa"/>
            <w:shd w:val="clear" w:color="auto" w:fill="D9D9D9" w:themeFill="background1" w:themeFillShade="D9"/>
            <w:vAlign w:val="center"/>
          </w:tcPr>
          <w:p w:rsidR="00A851E3" w:rsidRPr="00A851E3" w:rsidRDefault="00A851E3" w:rsidP="00A851E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851E3" w:rsidTr="00A851E3">
        <w:tc>
          <w:tcPr>
            <w:tcW w:w="3936" w:type="dxa"/>
            <w:vAlign w:val="center"/>
          </w:tcPr>
          <w:p w:rsidR="00A851E3" w:rsidRPr="00CE24D4" w:rsidRDefault="00A851E3" w:rsidP="00A851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 de la personne responsable des commandes</w:t>
            </w:r>
          </w:p>
        </w:tc>
        <w:tc>
          <w:tcPr>
            <w:tcW w:w="5842" w:type="dxa"/>
            <w:vAlign w:val="center"/>
          </w:tcPr>
          <w:p w:rsidR="00A851E3" w:rsidRPr="00A851E3" w:rsidRDefault="00A851E3" w:rsidP="00A851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1E3" w:rsidTr="00A851E3">
        <w:tc>
          <w:tcPr>
            <w:tcW w:w="3936" w:type="dxa"/>
            <w:vAlign w:val="center"/>
          </w:tcPr>
          <w:p w:rsidR="00A851E3" w:rsidRPr="00CE24D4" w:rsidRDefault="00A851E3" w:rsidP="00A851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N° de téléphone</w:t>
            </w:r>
          </w:p>
        </w:tc>
        <w:tc>
          <w:tcPr>
            <w:tcW w:w="5842" w:type="dxa"/>
            <w:vAlign w:val="center"/>
          </w:tcPr>
          <w:p w:rsidR="00A851E3" w:rsidRPr="00A851E3" w:rsidRDefault="00A851E3" w:rsidP="00A851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1E3" w:rsidTr="00A851E3">
        <w:tc>
          <w:tcPr>
            <w:tcW w:w="3936" w:type="dxa"/>
            <w:vAlign w:val="center"/>
          </w:tcPr>
          <w:p w:rsidR="00A851E3" w:rsidRPr="00CE24D4" w:rsidRDefault="00A851E3" w:rsidP="00A851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Eventuellement N° de poste</w:t>
            </w:r>
          </w:p>
        </w:tc>
        <w:tc>
          <w:tcPr>
            <w:tcW w:w="5842" w:type="dxa"/>
            <w:vAlign w:val="center"/>
          </w:tcPr>
          <w:p w:rsidR="00A851E3" w:rsidRPr="00A851E3" w:rsidRDefault="00A851E3" w:rsidP="00A851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51E3" w:rsidTr="00A851E3">
        <w:tc>
          <w:tcPr>
            <w:tcW w:w="3936" w:type="dxa"/>
            <w:vAlign w:val="center"/>
          </w:tcPr>
          <w:p w:rsidR="00A851E3" w:rsidRPr="00CE24D4" w:rsidRDefault="00A851E3" w:rsidP="00A851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Son lieu de travail</w:t>
            </w:r>
          </w:p>
        </w:tc>
        <w:tc>
          <w:tcPr>
            <w:tcW w:w="5842" w:type="dxa"/>
            <w:vAlign w:val="center"/>
          </w:tcPr>
          <w:p w:rsidR="00A851E3" w:rsidRPr="00A851E3" w:rsidRDefault="00A851E3" w:rsidP="00A851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B0F24" w:rsidRDefault="00FB0F24" w:rsidP="001A62B3">
      <w:pPr>
        <w:rPr>
          <w:rFonts w:ascii="Arial" w:hAnsi="Arial" w:cs="Arial"/>
          <w:sz w:val="24"/>
        </w:rPr>
      </w:pPr>
    </w:p>
    <w:p w:rsidR="00BE62AE" w:rsidRDefault="00BE62AE" w:rsidP="001A62B3">
      <w:pPr>
        <w:rPr>
          <w:rFonts w:ascii="Arial" w:hAnsi="Arial" w:cs="Arial"/>
          <w:sz w:val="24"/>
        </w:rPr>
      </w:pPr>
    </w:p>
    <w:p w:rsidR="00BE62AE" w:rsidRDefault="00BE62AE" w:rsidP="001A62B3">
      <w:pPr>
        <w:rPr>
          <w:rFonts w:ascii="Arial" w:hAnsi="Arial" w:cs="Arial"/>
          <w:sz w:val="24"/>
        </w:rPr>
      </w:pPr>
    </w:p>
    <w:p w:rsidR="00A851E3" w:rsidRPr="00FA1AEB" w:rsidRDefault="00A851E3" w:rsidP="00FB0F24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FA1AEB">
        <w:rPr>
          <w:rFonts w:ascii="Arial" w:hAnsi="Arial" w:cs="Arial"/>
          <w:b/>
          <w:i/>
          <w:sz w:val="24"/>
          <w:szCs w:val="24"/>
        </w:rPr>
        <w:lastRenderedPageBreak/>
        <w:t xml:space="preserve">GESTION DES </w:t>
      </w:r>
      <w:r w:rsidR="006D130E">
        <w:rPr>
          <w:rFonts w:ascii="Arial" w:hAnsi="Arial" w:cs="Arial"/>
          <w:b/>
          <w:i/>
          <w:sz w:val="24"/>
          <w:szCs w:val="24"/>
        </w:rPr>
        <w:t xml:space="preserve">COMMANDES - </w:t>
      </w:r>
      <w:r w:rsidRPr="00FA1AEB">
        <w:rPr>
          <w:rFonts w:ascii="Arial" w:hAnsi="Arial" w:cs="Arial"/>
          <w:b/>
          <w:i/>
          <w:sz w:val="24"/>
          <w:szCs w:val="24"/>
        </w:rPr>
        <w:t>LIVRAISONS</w:t>
      </w:r>
    </w:p>
    <w:p w:rsidR="001A62B3" w:rsidRPr="00E04B99" w:rsidRDefault="001A62B3" w:rsidP="001A62B3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025"/>
        <w:gridCol w:w="5583"/>
      </w:tblGrid>
      <w:tr w:rsidR="00FB0F24" w:rsidTr="00FB0F24">
        <w:tc>
          <w:tcPr>
            <w:tcW w:w="4077" w:type="dxa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0F24">
              <w:rPr>
                <w:rFonts w:ascii="Arial" w:hAnsi="Arial" w:cs="Arial"/>
                <w:sz w:val="22"/>
                <w:szCs w:val="22"/>
              </w:rPr>
              <w:t>Jour et heure favorables à la réception des commandes</w:t>
            </w:r>
          </w:p>
        </w:tc>
        <w:tc>
          <w:tcPr>
            <w:tcW w:w="5701" w:type="dxa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F24" w:rsidTr="00FB0F24">
        <w:tc>
          <w:tcPr>
            <w:tcW w:w="4077" w:type="dxa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Téléphoniques</w:t>
            </w:r>
          </w:p>
        </w:tc>
        <w:tc>
          <w:tcPr>
            <w:tcW w:w="5701" w:type="dxa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F24" w:rsidTr="00FB0F24">
        <w:tc>
          <w:tcPr>
            <w:tcW w:w="4077" w:type="dxa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Ecrites</w:t>
            </w:r>
          </w:p>
        </w:tc>
        <w:tc>
          <w:tcPr>
            <w:tcW w:w="5701" w:type="dxa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F24" w:rsidTr="00FB0F24">
        <w:tc>
          <w:tcPr>
            <w:tcW w:w="4077" w:type="dxa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N° de télécopie (fax)</w:t>
            </w:r>
          </w:p>
        </w:tc>
        <w:tc>
          <w:tcPr>
            <w:tcW w:w="5701" w:type="dxa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F24" w:rsidRPr="00FB0F24" w:rsidTr="00FB0F24">
        <w:tc>
          <w:tcPr>
            <w:tcW w:w="4077" w:type="dxa"/>
            <w:shd w:val="clear" w:color="auto" w:fill="D9D9D9" w:themeFill="background1" w:themeFillShade="D9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1" w:type="dxa"/>
            <w:shd w:val="clear" w:color="auto" w:fill="D9D9D9" w:themeFill="background1" w:themeFillShade="D9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B0F24" w:rsidTr="00FB0F24">
        <w:tc>
          <w:tcPr>
            <w:tcW w:w="4077" w:type="dxa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Précisez vos heures ouvrables</w:t>
            </w:r>
          </w:p>
        </w:tc>
        <w:tc>
          <w:tcPr>
            <w:tcW w:w="5701" w:type="dxa"/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F24" w:rsidTr="00E04B99">
        <w:tc>
          <w:tcPr>
            <w:tcW w:w="4077" w:type="dxa"/>
            <w:tcBorders>
              <w:bottom w:val="dotted" w:sz="4" w:space="0" w:color="auto"/>
            </w:tcBorders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Délai de livraison en nombre de jours :</w:t>
            </w:r>
          </w:p>
        </w:tc>
        <w:tc>
          <w:tcPr>
            <w:tcW w:w="5701" w:type="dxa"/>
            <w:tcBorders>
              <w:bottom w:val="dotted" w:sz="4" w:space="0" w:color="auto"/>
            </w:tcBorders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F24" w:rsidTr="00E04B99">
        <w:tc>
          <w:tcPr>
            <w:tcW w:w="40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B0F24" w:rsidRPr="00FB0F24" w:rsidRDefault="00FB0F24" w:rsidP="00FB0F24">
            <w:pPr>
              <w:pStyle w:val="Paragraphedeliste"/>
              <w:numPr>
                <w:ilvl w:val="0"/>
                <w:numId w:val="13"/>
              </w:numPr>
              <w:ind w:left="4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pendant les heures ouvrables</w:t>
            </w:r>
          </w:p>
        </w:tc>
        <w:tc>
          <w:tcPr>
            <w:tcW w:w="5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F24" w:rsidTr="00E04B99">
        <w:tc>
          <w:tcPr>
            <w:tcW w:w="407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B0F24" w:rsidRPr="00FB0F24" w:rsidRDefault="00FB0F24" w:rsidP="00FB0F24">
            <w:pPr>
              <w:pStyle w:val="Paragraphedeliste"/>
              <w:numPr>
                <w:ilvl w:val="0"/>
                <w:numId w:val="13"/>
              </w:numPr>
              <w:ind w:left="4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 dehors des heures ouvrables</w:t>
            </w:r>
          </w:p>
        </w:tc>
        <w:tc>
          <w:tcPr>
            <w:tcW w:w="570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0F24" w:rsidTr="00E04B99">
        <w:tc>
          <w:tcPr>
            <w:tcW w:w="4077" w:type="dxa"/>
            <w:tcBorders>
              <w:top w:val="dotted" w:sz="4" w:space="0" w:color="auto"/>
            </w:tcBorders>
            <w:vAlign w:val="center"/>
          </w:tcPr>
          <w:p w:rsidR="00FB0F24" w:rsidRPr="00FB0F24" w:rsidRDefault="00FB0F24" w:rsidP="00FB0F24">
            <w:pPr>
              <w:pStyle w:val="Paragraphedeliste"/>
              <w:numPr>
                <w:ilvl w:val="0"/>
                <w:numId w:val="13"/>
              </w:numPr>
              <w:ind w:left="4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 cas d’urgence</w:t>
            </w:r>
          </w:p>
        </w:tc>
        <w:tc>
          <w:tcPr>
            <w:tcW w:w="5701" w:type="dxa"/>
            <w:tcBorders>
              <w:top w:val="dotted" w:sz="4" w:space="0" w:color="auto"/>
            </w:tcBorders>
            <w:vAlign w:val="center"/>
          </w:tcPr>
          <w:p w:rsidR="00FB0F24" w:rsidRPr="00FB0F24" w:rsidRDefault="00FB0F24" w:rsidP="00FB0F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A62B3" w:rsidRDefault="001A62B3" w:rsidP="001A62B3">
      <w:pPr>
        <w:jc w:val="center"/>
        <w:rPr>
          <w:rFonts w:ascii="Arial" w:hAnsi="Arial" w:cs="Arial"/>
          <w:sz w:val="24"/>
          <w:szCs w:val="24"/>
        </w:rPr>
      </w:pPr>
    </w:p>
    <w:p w:rsidR="00BE62AE" w:rsidRPr="00FA1AEB" w:rsidRDefault="00BE62AE" w:rsidP="001A62B3">
      <w:pPr>
        <w:jc w:val="center"/>
        <w:rPr>
          <w:rFonts w:ascii="Arial" w:hAnsi="Arial" w:cs="Arial"/>
          <w:sz w:val="24"/>
          <w:szCs w:val="24"/>
        </w:rPr>
      </w:pPr>
    </w:p>
    <w:p w:rsidR="00FA1AEB" w:rsidRDefault="00FA1AEB" w:rsidP="001A62B3">
      <w:pPr>
        <w:jc w:val="center"/>
        <w:rPr>
          <w:rFonts w:ascii="Arial" w:hAnsi="Arial" w:cs="Arial"/>
          <w:sz w:val="24"/>
          <w:szCs w:val="24"/>
        </w:rPr>
      </w:pPr>
    </w:p>
    <w:p w:rsidR="00FA1AEB" w:rsidRPr="00FA1AEB" w:rsidRDefault="00FA1AEB" w:rsidP="001A62B3">
      <w:pPr>
        <w:jc w:val="center"/>
        <w:rPr>
          <w:rFonts w:ascii="Arial" w:hAnsi="Arial" w:cs="Arial"/>
          <w:b/>
          <w:i/>
          <w:sz w:val="24"/>
          <w:szCs w:val="24"/>
        </w:rPr>
      </w:pPr>
      <w:r w:rsidRPr="00FA1AEB">
        <w:rPr>
          <w:rFonts w:ascii="Arial" w:hAnsi="Arial" w:cs="Arial"/>
          <w:b/>
          <w:i/>
          <w:sz w:val="24"/>
          <w:szCs w:val="24"/>
        </w:rPr>
        <w:t>CONDITIONS PARTICULIERES</w:t>
      </w:r>
    </w:p>
    <w:p w:rsidR="001A62B3" w:rsidRPr="00E04B99" w:rsidRDefault="001A62B3" w:rsidP="001A62B3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8"/>
      </w:tblGrid>
      <w:tr w:rsidR="00FA1AEB" w:rsidTr="00FA1AEB">
        <w:trPr>
          <w:trHeight w:val="2268"/>
        </w:trPr>
        <w:tc>
          <w:tcPr>
            <w:tcW w:w="9778" w:type="dxa"/>
            <w:vAlign w:val="center"/>
          </w:tcPr>
          <w:p w:rsidR="00FA1AEB" w:rsidRDefault="00FA1AEB" w:rsidP="00FA1AE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A1AEB" w:rsidRDefault="00FA1AEB" w:rsidP="001A62B3">
      <w:pPr>
        <w:jc w:val="center"/>
        <w:rPr>
          <w:rFonts w:ascii="Arial" w:hAnsi="Arial" w:cs="Arial"/>
          <w:sz w:val="24"/>
          <w:szCs w:val="24"/>
        </w:rPr>
      </w:pPr>
    </w:p>
    <w:p w:rsidR="00F051C3" w:rsidRPr="001A62B3" w:rsidRDefault="00F051C3" w:rsidP="001A62B3">
      <w:pPr>
        <w:ind w:left="-567" w:right="6518"/>
        <w:jc w:val="center"/>
        <w:rPr>
          <w:rFonts w:ascii="Arial" w:hAnsi="Arial" w:cs="Arial"/>
          <w:sz w:val="24"/>
        </w:rPr>
      </w:pPr>
    </w:p>
    <w:sectPr w:rsidR="00F051C3" w:rsidRPr="001A62B3" w:rsidSect="001A62B3">
      <w:headerReference w:type="first" r:id="rId11"/>
      <w:pgSz w:w="11906" w:h="16838" w:code="9"/>
      <w:pgMar w:top="680" w:right="1134" w:bottom="1021" w:left="1134" w:header="113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F24" w:rsidRDefault="00FB0F24">
      <w:r>
        <w:separator/>
      </w:r>
    </w:p>
  </w:endnote>
  <w:endnote w:type="continuationSeparator" w:id="0">
    <w:p w:rsidR="00FB0F24" w:rsidRDefault="00FB0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F24" w:rsidRDefault="00FB0F24">
      <w:r>
        <w:separator/>
      </w:r>
    </w:p>
  </w:footnote>
  <w:footnote w:type="continuationSeparator" w:id="0">
    <w:p w:rsidR="00FB0F24" w:rsidRDefault="00FB0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0F24" w:rsidRDefault="00FB0F2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7B2A5C8B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4216"/>
      </v:shape>
    </w:pict>
  </w:numPicBullet>
  <w:abstractNum w:abstractNumId="0" w15:restartNumberingAfterBreak="0">
    <w:nsid w:val="087B0FEC"/>
    <w:multiLevelType w:val="hybridMultilevel"/>
    <w:tmpl w:val="1DA82914"/>
    <w:lvl w:ilvl="0" w:tplc="F32EAD4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53039"/>
    <w:multiLevelType w:val="hybridMultilevel"/>
    <w:tmpl w:val="62DE5EA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463D5"/>
    <w:multiLevelType w:val="hybridMultilevel"/>
    <w:tmpl w:val="D01AF01C"/>
    <w:lvl w:ilvl="0" w:tplc="B0ECC3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31231"/>
    <w:multiLevelType w:val="hybridMultilevel"/>
    <w:tmpl w:val="0CD6E14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A63F4"/>
    <w:multiLevelType w:val="hybridMultilevel"/>
    <w:tmpl w:val="BED44E52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B6ECF"/>
    <w:multiLevelType w:val="singleLevel"/>
    <w:tmpl w:val="2B64EAD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24E065E4"/>
    <w:multiLevelType w:val="hybridMultilevel"/>
    <w:tmpl w:val="51968228"/>
    <w:lvl w:ilvl="0" w:tplc="F32EAD42">
      <w:start w:val="4"/>
      <w:numFmt w:val="bullet"/>
      <w:lvlText w:val="-"/>
      <w:lvlJc w:val="left"/>
      <w:pPr>
        <w:ind w:left="862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438F7937"/>
    <w:multiLevelType w:val="hybridMultilevel"/>
    <w:tmpl w:val="0C1AC78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C377A"/>
    <w:multiLevelType w:val="hybridMultilevel"/>
    <w:tmpl w:val="1D3023C4"/>
    <w:lvl w:ilvl="0" w:tplc="FB4E9126">
      <w:start w:val="7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32EAD42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F12791"/>
    <w:multiLevelType w:val="hybridMultilevel"/>
    <w:tmpl w:val="459A7408"/>
    <w:lvl w:ilvl="0" w:tplc="F32EAD4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4526F3"/>
    <w:multiLevelType w:val="hybridMultilevel"/>
    <w:tmpl w:val="ED101F24"/>
    <w:lvl w:ilvl="0" w:tplc="FB4E9126">
      <w:start w:val="7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630ED6"/>
    <w:multiLevelType w:val="hybridMultilevel"/>
    <w:tmpl w:val="C1F445C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15B75"/>
    <w:multiLevelType w:val="hybridMultilevel"/>
    <w:tmpl w:val="B0C4C4EA"/>
    <w:lvl w:ilvl="0" w:tplc="F0186A6A">
      <w:start w:val="1"/>
      <w:numFmt w:val="bullet"/>
      <w:lvlText w:val="-"/>
      <w:lvlJc w:val="left"/>
      <w:pPr>
        <w:ind w:left="232" w:hanging="125"/>
      </w:pPr>
      <w:rPr>
        <w:rFonts w:ascii="Times New Roman" w:eastAsia="Times New Roman" w:hAnsi="Times New Roman" w:hint="default"/>
        <w:w w:val="10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5"/>
  </w:num>
  <w:num w:numId="5">
    <w:abstractNumId w:val="10"/>
  </w:num>
  <w:num w:numId="6">
    <w:abstractNumId w:val="8"/>
  </w:num>
  <w:num w:numId="7">
    <w:abstractNumId w:val="0"/>
  </w:num>
  <w:num w:numId="8">
    <w:abstractNumId w:val="6"/>
  </w:num>
  <w:num w:numId="9">
    <w:abstractNumId w:val="3"/>
  </w:num>
  <w:num w:numId="10">
    <w:abstractNumId w:val="11"/>
  </w:num>
  <w:num w:numId="11">
    <w:abstractNumId w:val="4"/>
  </w:num>
  <w:num w:numId="12">
    <w:abstractNumId w:val="7"/>
  </w:num>
  <w:num w:numId="1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#777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2D7"/>
    <w:rsid w:val="00002ECD"/>
    <w:rsid w:val="0001520C"/>
    <w:rsid w:val="00024FB6"/>
    <w:rsid w:val="00034FA9"/>
    <w:rsid w:val="0005109A"/>
    <w:rsid w:val="00062622"/>
    <w:rsid w:val="00083DEA"/>
    <w:rsid w:val="000930C3"/>
    <w:rsid w:val="000A003E"/>
    <w:rsid w:val="000B516B"/>
    <w:rsid w:val="000B75E5"/>
    <w:rsid w:val="000C181F"/>
    <w:rsid w:val="00107226"/>
    <w:rsid w:val="0011562F"/>
    <w:rsid w:val="0011761C"/>
    <w:rsid w:val="00130E30"/>
    <w:rsid w:val="00134617"/>
    <w:rsid w:val="0014510E"/>
    <w:rsid w:val="00161A54"/>
    <w:rsid w:val="00161CA1"/>
    <w:rsid w:val="001641B9"/>
    <w:rsid w:val="00164F6B"/>
    <w:rsid w:val="0016796B"/>
    <w:rsid w:val="00185A11"/>
    <w:rsid w:val="00197631"/>
    <w:rsid w:val="001A0A8A"/>
    <w:rsid w:val="001A5270"/>
    <w:rsid w:val="001A62B3"/>
    <w:rsid w:val="001B53DA"/>
    <w:rsid w:val="001B571B"/>
    <w:rsid w:val="001C3DE6"/>
    <w:rsid w:val="001C4912"/>
    <w:rsid w:val="001D3981"/>
    <w:rsid w:val="001D3D58"/>
    <w:rsid w:val="001D44BD"/>
    <w:rsid w:val="001D53C5"/>
    <w:rsid w:val="001E159D"/>
    <w:rsid w:val="001F53EF"/>
    <w:rsid w:val="002031D8"/>
    <w:rsid w:val="00211346"/>
    <w:rsid w:val="00211EA3"/>
    <w:rsid w:val="00217F9F"/>
    <w:rsid w:val="00245B0D"/>
    <w:rsid w:val="00247545"/>
    <w:rsid w:val="00252640"/>
    <w:rsid w:val="00255A3C"/>
    <w:rsid w:val="00274C51"/>
    <w:rsid w:val="00280396"/>
    <w:rsid w:val="002877E8"/>
    <w:rsid w:val="0029181C"/>
    <w:rsid w:val="002A59D2"/>
    <w:rsid w:val="002C2A40"/>
    <w:rsid w:val="002C4DF6"/>
    <w:rsid w:val="002D2E1C"/>
    <w:rsid w:val="002D5EA1"/>
    <w:rsid w:val="002F1566"/>
    <w:rsid w:val="00301B30"/>
    <w:rsid w:val="00304162"/>
    <w:rsid w:val="00312764"/>
    <w:rsid w:val="00315AC5"/>
    <w:rsid w:val="00317BAA"/>
    <w:rsid w:val="00323E76"/>
    <w:rsid w:val="0032590F"/>
    <w:rsid w:val="00330D9D"/>
    <w:rsid w:val="00335282"/>
    <w:rsid w:val="00336F2F"/>
    <w:rsid w:val="003408FB"/>
    <w:rsid w:val="0034650B"/>
    <w:rsid w:val="00353DF6"/>
    <w:rsid w:val="00355442"/>
    <w:rsid w:val="00367B7F"/>
    <w:rsid w:val="00371807"/>
    <w:rsid w:val="00374E54"/>
    <w:rsid w:val="0038169E"/>
    <w:rsid w:val="003924D5"/>
    <w:rsid w:val="003A6182"/>
    <w:rsid w:val="003B489E"/>
    <w:rsid w:val="003C5152"/>
    <w:rsid w:val="003E36FC"/>
    <w:rsid w:val="003E6DB6"/>
    <w:rsid w:val="00400D4D"/>
    <w:rsid w:val="00404670"/>
    <w:rsid w:val="004252A5"/>
    <w:rsid w:val="004260F6"/>
    <w:rsid w:val="00427D3F"/>
    <w:rsid w:val="00454D93"/>
    <w:rsid w:val="0047211C"/>
    <w:rsid w:val="00486407"/>
    <w:rsid w:val="004918CF"/>
    <w:rsid w:val="004A723F"/>
    <w:rsid w:val="004B1384"/>
    <w:rsid w:val="004B1C3B"/>
    <w:rsid w:val="004B2779"/>
    <w:rsid w:val="004B47C5"/>
    <w:rsid w:val="004B5860"/>
    <w:rsid w:val="004B6D58"/>
    <w:rsid w:val="004C7708"/>
    <w:rsid w:val="004D405E"/>
    <w:rsid w:val="004F3891"/>
    <w:rsid w:val="004F5543"/>
    <w:rsid w:val="00502C20"/>
    <w:rsid w:val="005030BF"/>
    <w:rsid w:val="00512089"/>
    <w:rsid w:val="00527E9A"/>
    <w:rsid w:val="005370EC"/>
    <w:rsid w:val="0054031E"/>
    <w:rsid w:val="00542C0B"/>
    <w:rsid w:val="00551AE7"/>
    <w:rsid w:val="005721E0"/>
    <w:rsid w:val="005931CB"/>
    <w:rsid w:val="005A4AC2"/>
    <w:rsid w:val="005A5920"/>
    <w:rsid w:val="005B3F69"/>
    <w:rsid w:val="005B577C"/>
    <w:rsid w:val="005B61F3"/>
    <w:rsid w:val="005B625F"/>
    <w:rsid w:val="005C3FB3"/>
    <w:rsid w:val="005D156E"/>
    <w:rsid w:val="005E209B"/>
    <w:rsid w:val="005E2CCD"/>
    <w:rsid w:val="005E771B"/>
    <w:rsid w:val="005F34F3"/>
    <w:rsid w:val="005F7007"/>
    <w:rsid w:val="00614EE3"/>
    <w:rsid w:val="00625DB5"/>
    <w:rsid w:val="00626CA7"/>
    <w:rsid w:val="006523B1"/>
    <w:rsid w:val="00663BF9"/>
    <w:rsid w:val="00663CF0"/>
    <w:rsid w:val="00664200"/>
    <w:rsid w:val="006724F1"/>
    <w:rsid w:val="006B4ED4"/>
    <w:rsid w:val="006D130E"/>
    <w:rsid w:val="006E7B15"/>
    <w:rsid w:val="00700BB1"/>
    <w:rsid w:val="00705C2B"/>
    <w:rsid w:val="0071195B"/>
    <w:rsid w:val="007131E9"/>
    <w:rsid w:val="00717DD3"/>
    <w:rsid w:val="0072361A"/>
    <w:rsid w:val="007274BB"/>
    <w:rsid w:val="00741A12"/>
    <w:rsid w:val="00745544"/>
    <w:rsid w:val="00753884"/>
    <w:rsid w:val="007802ED"/>
    <w:rsid w:val="00781219"/>
    <w:rsid w:val="007929A0"/>
    <w:rsid w:val="00792CF4"/>
    <w:rsid w:val="007B36A5"/>
    <w:rsid w:val="007B442E"/>
    <w:rsid w:val="007D22ED"/>
    <w:rsid w:val="007D36E5"/>
    <w:rsid w:val="007E7521"/>
    <w:rsid w:val="007F7E82"/>
    <w:rsid w:val="00807359"/>
    <w:rsid w:val="00816101"/>
    <w:rsid w:val="00816AC4"/>
    <w:rsid w:val="00817052"/>
    <w:rsid w:val="008328EB"/>
    <w:rsid w:val="0083416A"/>
    <w:rsid w:val="008442C8"/>
    <w:rsid w:val="008550C5"/>
    <w:rsid w:val="00860458"/>
    <w:rsid w:val="00875D73"/>
    <w:rsid w:val="008A533D"/>
    <w:rsid w:val="008B6196"/>
    <w:rsid w:val="008D28FD"/>
    <w:rsid w:val="008D76C0"/>
    <w:rsid w:val="00905C93"/>
    <w:rsid w:val="009114EB"/>
    <w:rsid w:val="009177BB"/>
    <w:rsid w:val="00923B6D"/>
    <w:rsid w:val="0092596A"/>
    <w:rsid w:val="00933323"/>
    <w:rsid w:val="009362C7"/>
    <w:rsid w:val="00940A11"/>
    <w:rsid w:val="00946AEE"/>
    <w:rsid w:val="0095002A"/>
    <w:rsid w:val="009543E7"/>
    <w:rsid w:val="009605B0"/>
    <w:rsid w:val="00965C13"/>
    <w:rsid w:val="009930EC"/>
    <w:rsid w:val="00996A3D"/>
    <w:rsid w:val="009C17C6"/>
    <w:rsid w:val="009C39F7"/>
    <w:rsid w:val="009D1B3B"/>
    <w:rsid w:val="009D3D5A"/>
    <w:rsid w:val="009E049E"/>
    <w:rsid w:val="009F18A2"/>
    <w:rsid w:val="009F607A"/>
    <w:rsid w:val="00A01BA5"/>
    <w:rsid w:val="00A03858"/>
    <w:rsid w:val="00A53409"/>
    <w:rsid w:val="00A55B2E"/>
    <w:rsid w:val="00A851E3"/>
    <w:rsid w:val="00A878F0"/>
    <w:rsid w:val="00AA2D8C"/>
    <w:rsid w:val="00AA5165"/>
    <w:rsid w:val="00AB69A1"/>
    <w:rsid w:val="00AD1583"/>
    <w:rsid w:val="00AE2E59"/>
    <w:rsid w:val="00AE4B91"/>
    <w:rsid w:val="00AF60A0"/>
    <w:rsid w:val="00B135AE"/>
    <w:rsid w:val="00B161EA"/>
    <w:rsid w:val="00B42568"/>
    <w:rsid w:val="00B54A95"/>
    <w:rsid w:val="00B560BB"/>
    <w:rsid w:val="00B6528B"/>
    <w:rsid w:val="00B66344"/>
    <w:rsid w:val="00B77A8A"/>
    <w:rsid w:val="00B77BC5"/>
    <w:rsid w:val="00B87D2C"/>
    <w:rsid w:val="00BC10C1"/>
    <w:rsid w:val="00BC63E1"/>
    <w:rsid w:val="00BE0B5F"/>
    <w:rsid w:val="00BE62AE"/>
    <w:rsid w:val="00BF0D2F"/>
    <w:rsid w:val="00C02352"/>
    <w:rsid w:val="00C07709"/>
    <w:rsid w:val="00C238A4"/>
    <w:rsid w:val="00C272D7"/>
    <w:rsid w:val="00C403BB"/>
    <w:rsid w:val="00C500D9"/>
    <w:rsid w:val="00C5060C"/>
    <w:rsid w:val="00C64AAE"/>
    <w:rsid w:val="00C80857"/>
    <w:rsid w:val="00C81653"/>
    <w:rsid w:val="00C90F28"/>
    <w:rsid w:val="00CD072E"/>
    <w:rsid w:val="00CE24D4"/>
    <w:rsid w:val="00CF38EF"/>
    <w:rsid w:val="00D048FB"/>
    <w:rsid w:val="00D0782D"/>
    <w:rsid w:val="00D11109"/>
    <w:rsid w:val="00D11BAA"/>
    <w:rsid w:val="00D1611C"/>
    <w:rsid w:val="00D41EB2"/>
    <w:rsid w:val="00D57A5C"/>
    <w:rsid w:val="00D600EB"/>
    <w:rsid w:val="00D6121C"/>
    <w:rsid w:val="00D668C2"/>
    <w:rsid w:val="00D81BF1"/>
    <w:rsid w:val="00D96695"/>
    <w:rsid w:val="00DB26E5"/>
    <w:rsid w:val="00DB5CF0"/>
    <w:rsid w:val="00DC37AC"/>
    <w:rsid w:val="00DC3B74"/>
    <w:rsid w:val="00DD53B5"/>
    <w:rsid w:val="00DD58F3"/>
    <w:rsid w:val="00DD5978"/>
    <w:rsid w:val="00DD5C8B"/>
    <w:rsid w:val="00DF4EF7"/>
    <w:rsid w:val="00DF5F83"/>
    <w:rsid w:val="00E02AF7"/>
    <w:rsid w:val="00E04B99"/>
    <w:rsid w:val="00E15E5E"/>
    <w:rsid w:val="00E16ECE"/>
    <w:rsid w:val="00E20DE1"/>
    <w:rsid w:val="00E22ACB"/>
    <w:rsid w:val="00E27804"/>
    <w:rsid w:val="00E27C8A"/>
    <w:rsid w:val="00E30499"/>
    <w:rsid w:val="00E32765"/>
    <w:rsid w:val="00E65F7C"/>
    <w:rsid w:val="00E6686B"/>
    <w:rsid w:val="00E77CFF"/>
    <w:rsid w:val="00E800D0"/>
    <w:rsid w:val="00EA460C"/>
    <w:rsid w:val="00EB4D95"/>
    <w:rsid w:val="00EB51AD"/>
    <w:rsid w:val="00EC7375"/>
    <w:rsid w:val="00EF63B4"/>
    <w:rsid w:val="00F051C3"/>
    <w:rsid w:val="00F0624E"/>
    <w:rsid w:val="00F067B7"/>
    <w:rsid w:val="00F06F30"/>
    <w:rsid w:val="00F07269"/>
    <w:rsid w:val="00F34F21"/>
    <w:rsid w:val="00F37A83"/>
    <w:rsid w:val="00F41428"/>
    <w:rsid w:val="00F477AB"/>
    <w:rsid w:val="00F47F27"/>
    <w:rsid w:val="00F50802"/>
    <w:rsid w:val="00F51C44"/>
    <w:rsid w:val="00F52980"/>
    <w:rsid w:val="00F55F03"/>
    <w:rsid w:val="00F571D9"/>
    <w:rsid w:val="00F64CE5"/>
    <w:rsid w:val="00F8236F"/>
    <w:rsid w:val="00F845A1"/>
    <w:rsid w:val="00FA1311"/>
    <w:rsid w:val="00FA1AEB"/>
    <w:rsid w:val="00FA4448"/>
    <w:rsid w:val="00FA66F4"/>
    <w:rsid w:val="00FB0F24"/>
    <w:rsid w:val="00FC4C44"/>
    <w:rsid w:val="00FC6408"/>
    <w:rsid w:val="00FD4045"/>
    <w:rsid w:val="00FD530A"/>
    <w:rsid w:val="00FE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777"/>
    </o:shapedefaults>
    <o:shapelayout v:ext="edit">
      <o:idmap v:ext="edit" data="1"/>
    </o:shapelayout>
  </w:shapeDefaults>
  <w:decimalSymbol w:val=","/>
  <w:listSeparator w:val=";"/>
  <w14:docId w14:val="2C60D7DF"/>
  <w15:docId w15:val="{B5A97258-D564-4901-AF5E-E7A17E0E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05C2B"/>
  </w:style>
  <w:style w:type="paragraph" w:styleId="Titre1">
    <w:name w:val="heading 1"/>
    <w:basedOn w:val="Normal"/>
    <w:next w:val="Normal"/>
    <w:link w:val="Titre1Car"/>
    <w:qFormat/>
    <w:pPr>
      <w:keepNext/>
      <w:tabs>
        <w:tab w:val="left" w:pos="6804"/>
      </w:tabs>
      <w:spacing w:line="480" w:lineRule="auto"/>
      <w:ind w:right="-2"/>
      <w:jc w:val="both"/>
      <w:outlineLvl w:val="0"/>
    </w:pPr>
    <w:rPr>
      <w:rFonts w:ascii="Comic Sans MS" w:hAnsi="Comic Sans MS"/>
      <w:b/>
      <w:sz w:val="24"/>
      <w:u w:val="single"/>
    </w:rPr>
  </w:style>
  <w:style w:type="paragraph" w:styleId="Titre2">
    <w:name w:val="heading 2"/>
    <w:basedOn w:val="Normal"/>
    <w:next w:val="Normal"/>
    <w:qFormat/>
    <w:pPr>
      <w:keepNext/>
      <w:tabs>
        <w:tab w:val="left" w:pos="6804"/>
      </w:tabs>
      <w:ind w:left="-142" w:right="-2"/>
      <w:jc w:val="both"/>
      <w:outlineLvl w:val="1"/>
    </w:pPr>
    <w:rPr>
      <w:rFonts w:ascii="Comic Sans MS" w:hAnsi="Comic Sans MS"/>
      <w:b/>
      <w:sz w:val="24"/>
      <w:u w:val="single"/>
    </w:rPr>
  </w:style>
  <w:style w:type="paragraph" w:styleId="Titre3">
    <w:name w:val="heading 3"/>
    <w:basedOn w:val="Normal"/>
    <w:next w:val="Normal"/>
    <w:qFormat/>
    <w:pPr>
      <w:keepNext/>
      <w:tabs>
        <w:tab w:val="left" w:pos="567"/>
      </w:tabs>
      <w:ind w:left="-851" w:right="-2"/>
      <w:jc w:val="both"/>
      <w:outlineLvl w:val="2"/>
    </w:pPr>
    <w:rPr>
      <w:rFonts w:ascii="Comic Sans MS" w:hAnsi="Comic Sans MS"/>
      <w:b/>
      <w:sz w:val="24"/>
      <w:u w:val="single"/>
    </w:rPr>
  </w:style>
  <w:style w:type="paragraph" w:styleId="Titre4">
    <w:name w:val="heading 4"/>
    <w:basedOn w:val="Normal"/>
    <w:next w:val="Normal"/>
    <w:qFormat/>
    <w:pPr>
      <w:keepNext/>
      <w:tabs>
        <w:tab w:val="left" w:pos="567"/>
      </w:tabs>
      <w:jc w:val="both"/>
      <w:outlineLvl w:val="3"/>
    </w:pPr>
    <w:rPr>
      <w:rFonts w:ascii="Comic Sans MS" w:hAnsi="Comic Sans MS"/>
      <w:b/>
      <w:sz w:val="24"/>
      <w:u w:val="single"/>
    </w:rPr>
  </w:style>
  <w:style w:type="paragraph" w:styleId="Titre5">
    <w:name w:val="heading 5"/>
    <w:basedOn w:val="Normal"/>
    <w:next w:val="Normal"/>
    <w:link w:val="Titre5Car"/>
    <w:qFormat/>
    <w:pPr>
      <w:keepNext/>
      <w:outlineLvl w:val="4"/>
    </w:pPr>
    <w:rPr>
      <w:rFonts w:ascii="Comic Sans MS" w:hAnsi="Comic Sans MS"/>
      <w:b/>
      <w:sz w:val="22"/>
    </w:rPr>
  </w:style>
  <w:style w:type="paragraph" w:styleId="Titre6">
    <w:name w:val="heading 6"/>
    <w:basedOn w:val="Normal"/>
    <w:next w:val="Normal"/>
    <w:qFormat/>
    <w:pPr>
      <w:keepNext/>
      <w:tabs>
        <w:tab w:val="left" w:pos="851"/>
        <w:tab w:val="left" w:pos="1276"/>
      </w:tabs>
      <w:ind w:left="851" w:hanging="851"/>
      <w:jc w:val="both"/>
      <w:outlineLvl w:val="5"/>
    </w:pPr>
    <w:rPr>
      <w:rFonts w:ascii="Comic Sans MS" w:hAnsi="Comic Sans MS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-1701"/>
        <w:tab w:val="left" w:pos="1134"/>
        <w:tab w:val="left" w:pos="3402"/>
        <w:tab w:val="left" w:pos="4536"/>
        <w:tab w:val="left" w:pos="6804"/>
      </w:tabs>
      <w:jc w:val="center"/>
      <w:outlineLvl w:val="6"/>
    </w:pPr>
    <w:rPr>
      <w:rFonts w:ascii="Comic Sans MS" w:hAnsi="Comic Sans MS"/>
      <w:sz w:val="24"/>
    </w:rPr>
  </w:style>
  <w:style w:type="paragraph" w:styleId="Titre8">
    <w:name w:val="heading 8"/>
    <w:basedOn w:val="Normal"/>
    <w:next w:val="Normal"/>
    <w:qFormat/>
    <w:pPr>
      <w:keepNext/>
      <w:tabs>
        <w:tab w:val="left" w:pos="-1701"/>
        <w:tab w:val="left" w:pos="1134"/>
        <w:tab w:val="left" w:pos="3402"/>
        <w:tab w:val="left" w:pos="4536"/>
        <w:tab w:val="left" w:pos="6804"/>
      </w:tabs>
      <w:jc w:val="both"/>
      <w:outlineLvl w:val="7"/>
    </w:pPr>
    <w:rPr>
      <w:rFonts w:ascii="Comic Sans MS" w:hAnsi="Comic Sans MS"/>
      <w:sz w:val="24"/>
    </w:rPr>
  </w:style>
  <w:style w:type="paragraph" w:styleId="Titre9">
    <w:name w:val="heading 9"/>
    <w:basedOn w:val="Normal"/>
    <w:next w:val="Normal"/>
    <w:qFormat/>
    <w:pPr>
      <w:keepNext/>
      <w:ind w:right="-2"/>
      <w:jc w:val="center"/>
      <w:outlineLvl w:val="8"/>
    </w:pPr>
    <w:rPr>
      <w:rFonts w:ascii="Comic Sans MS" w:hAnsi="Comic Sans MS"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pPr>
      <w:tabs>
        <w:tab w:val="right" w:leader="dot" w:pos="8789"/>
      </w:tabs>
      <w:spacing w:before="120" w:after="120"/>
    </w:pPr>
    <w:rPr>
      <w:rFonts w:ascii="Comic Sans MS" w:hAnsi="Comic Sans MS"/>
      <w:b/>
      <w:caps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Lienhypertextesuivivisit">
    <w:name w:val="FollowedHyperlink"/>
    <w:rPr>
      <w:color w:val="800080"/>
      <w:u w:val="single"/>
    </w:rPr>
  </w:style>
  <w:style w:type="paragraph" w:styleId="TM2">
    <w:name w:val="toc 2"/>
    <w:basedOn w:val="Normal"/>
    <w:next w:val="Normal"/>
    <w:autoRedefine/>
    <w:uiPriority w:val="39"/>
    <w:pPr>
      <w:ind w:left="200"/>
    </w:pPr>
  </w:style>
  <w:style w:type="paragraph" w:styleId="TM3">
    <w:name w:val="toc 3"/>
    <w:basedOn w:val="Normal"/>
    <w:next w:val="Normal"/>
    <w:autoRedefine/>
    <w:uiPriority w:val="39"/>
    <w:pPr>
      <w:ind w:left="400"/>
    </w:pPr>
  </w:style>
  <w:style w:type="paragraph" w:styleId="TM4">
    <w:name w:val="toc 4"/>
    <w:basedOn w:val="Normal"/>
    <w:next w:val="Normal"/>
    <w:autoRedefine/>
    <w:semiHidden/>
    <w:pPr>
      <w:ind w:left="600"/>
    </w:pPr>
  </w:style>
  <w:style w:type="paragraph" w:styleId="TM5">
    <w:name w:val="toc 5"/>
    <w:basedOn w:val="Normal"/>
    <w:next w:val="Normal"/>
    <w:autoRedefine/>
    <w:semiHidden/>
    <w:pPr>
      <w:ind w:left="800"/>
    </w:pPr>
  </w:style>
  <w:style w:type="paragraph" w:styleId="TM6">
    <w:name w:val="toc 6"/>
    <w:basedOn w:val="Normal"/>
    <w:next w:val="Normal"/>
    <w:autoRedefine/>
    <w:semiHidden/>
    <w:pPr>
      <w:ind w:left="1000"/>
    </w:pPr>
  </w:style>
  <w:style w:type="paragraph" w:styleId="TM7">
    <w:name w:val="toc 7"/>
    <w:basedOn w:val="Normal"/>
    <w:next w:val="Normal"/>
    <w:autoRedefine/>
    <w:semiHidden/>
    <w:pPr>
      <w:ind w:left="1200"/>
    </w:pPr>
  </w:style>
  <w:style w:type="paragraph" w:styleId="TM8">
    <w:name w:val="toc 8"/>
    <w:basedOn w:val="Normal"/>
    <w:next w:val="Normal"/>
    <w:autoRedefine/>
    <w:semiHidden/>
    <w:pPr>
      <w:ind w:left="1400"/>
    </w:pPr>
  </w:style>
  <w:style w:type="paragraph" w:styleId="TM9">
    <w:name w:val="toc 9"/>
    <w:basedOn w:val="Normal"/>
    <w:next w:val="Normal"/>
    <w:autoRedefine/>
    <w:semiHidden/>
    <w:pPr>
      <w:ind w:left="1600"/>
    </w:pPr>
  </w:style>
  <w:style w:type="paragraph" w:styleId="Normalcentr">
    <w:name w:val="Block Text"/>
    <w:basedOn w:val="Normal"/>
    <w:pPr>
      <w:tabs>
        <w:tab w:val="left" w:pos="1276"/>
      </w:tabs>
      <w:ind w:left="1276" w:right="-2" w:hanging="142"/>
      <w:jc w:val="both"/>
    </w:pPr>
    <w:rPr>
      <w:rFonts w:ascii="Comic Sans MS" w:hAnsi="Comic Sans MS"/>
      <w:sz w:val="24"/>
    </w:rPr>
  </w:style>
  <w:style w:type="paragraph" w:styleId="Corpsdetexte">
    <w:name w:val="Body Text"/>
    <w:basedOn w:val="Normal"/>
    <w:pPr>
      <w:tabs>
        <w:tab w:val="left" w:pos="567"/>
      </w:tabs>
      <w:ind w:right="-2"/>
      <w:jc w:val="both"/>
    </w:pPr>
    <w:rPr>
      <w:rFonts w:ascii="Comic Sans MS" w:hAnsi="Comic Sans MS"/>
      <w:b/>
      <w:i/>
      <w:sz w:val="24"/>
    </w:rPr>
  </w:style>
  <w:style w:type="paragraph" w:styleId="Retraitcorpsdetexte">
    <w:name w:val="Body Text Indent"/>
    <w:basedOn w:val="Normal"/>
    <w:pPr>
      <w:tabs>
        <w:tab w:val="left" w:pos="851"/>
        <w:tab w:val="left" w:pos="1418"/>
      </w:tabs>
      <w:ind w:left="851" w:hanging="851"/>
      <w:jc w:val="both"/>
    </w:pPr>
    <w:rPr>
      <w:rFonts w:ascii="Comic Sans MS" w:hAnsi="Comic Sans MS"/>
      <w:sz w:val="24"/>
    </w:rPr>
  </w:style>
  <w:style w:type="paragraph" w:styleId="Corpsdetexte2">
    <w:name w:val="Body Text 2"/>
    <w:basedOn w:val="Normal"/>
    <w:pPr>
      <w:tabs>
        <w:tab w:val="left" w:pos="6804"/>
      </w:tabs>
      <w:ind w:right="-2"/>
      <w:jc w:val="both"/>
    </w:pPr>
    <w:rPr>
      <w:rFonts w:ascii="Comic Sans MS" w:hAnsi="Comic Sans MS" w:cs="Tahoma"/>
      <w:sz w:val="24"/>
    </w:rPr>
  </w:style>
  <w:style w:type="paragraph" w:styleId="Corpsdetexte3">
    <w:name w:val="Body Text 3"/>
    <w:basedOn w:val="Normal"/>
    <w:pPr>
      <w:tabs>
        <w:tab w:val="left" w:pos="-1701"/>
        <w:tab w:val="left" w:pos="1134"/>
        <w:tab w:val="left" w:pos="3402"/>
        <w:tab w:val="left" w:pos="4536"/>
        <w:tab w:val="left" w:pos="6804"/>
      </w:tabs>
      <w:jc w:val="both"/>
    </w:pPr>
    <w:rPr>
      <w:rFonts w:ascii="Comic Sans MS" w:hAnsi="Comic Sans MS"/>
      <w:sz w:val="24"/>
    </w:rPr>
  </w:style>
  <w:style w:type="paragraph" w:styleId="Paragraphedeliste">
    <w:name w:val="List Paragraph"/>
    <w:basedOn w:val="Normal"/>
    <w:uiPriority w:val="34"/>
    <w:qFormat/>
    <w:rsid w:val="00FD530A"/>
    <w:pPr>
      <w:ind w:left="708"/>
    </w:pPr>
  </w:style>
  <w:style w:type="character" w:customStyle="1" w:styleId="Titre1Car">
    <w:name w:val="Titre 1 Car"/>
    <w:link w:val="Titre1"/>
    <w:rsid w:val="00280396"/>
    <w:rPr>
      <w:rFonts w:ascii="Comic Sans MS" w:hAnsi="Comic Sans MS"/>
      <w:b/>
      <w:sz w:val="24"/>
      <w:u w:val="single"/>
    </w:rPr>
  </w:style>
  <w:style w:type="paragraph" w:styleId="Textedebulles">
    <w:name w:val="Balloon Text"/>
    <w:basedOn w:val="Normal"/>
    <w:link w:val="TextedebullesCar"/>
    <w:rsid w:val="005D156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5D156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113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rsid w:val="002A59D2"/>
  </w:style>
  <w:style w:type="character" w:customStyle="1" w:styleId="CommentaireCar">
    <w:name w:val="Commentaire Car"/>
    <w:basedOn w:val="Policepardfaut"/>
    <w:link w:val="Commentaire"/>
    <w:rsid w:val="002A59D2"/>
  </w:style>
  <w:style w:type="character" w:customStyle="1" w:styleId="PieddepageCar">
    <w:name w:val="Pied de page Car"/>
    <w:basedOn w:val="Policepardfaut"/>
    <w:link w:val="Pieddepage"/>
    <w:rsid w:val="004B1384"/>
  </w:style>
  <w:style w:type="character" w:customStyle="1" w:styleId="En-tteCar">
    <w:name w:val="En-tête Car"/>
    <w:basedOn w:val="Policepardfaut"/>
    <w:link w:val="En-tte"/>
    <w:uiPriority w:val="99"/>
    <w:rsid w:val="0029181C"/>
  </w:style>
  <w:style w:type="character" w:customStyle="1" w:styleId="Absatz-Standardschriftart">
    <w:name w:val="Absatz-Standardschriftart"/>
    <w:rsid w:val="0029181C"/>
  </w:style>
  <w:style w:type="paragraph" w:customStyle="1" w:styleId="fcase2metab">
    <w:name w:val="f_case_2èmetab"/>
    <w:basedOn w:val="Normal"/>
    <w:rsid w:val="0029181C"/>
    <w:pPr>
      <w:tabs>
        <w:tab w:val="left" w:pos="426"/>
        <w:tab w:val="left" w:pos="851"/>
      </w:tabs>
      <w:suppressAutoHyphens/>
      <w:ind w:left="1134" w:hanging="1134"/>
      <w:jc w:val="both"/>
    </w:pPr>
    <w:rPr>
      <w:rFonts w:ascii="Univers" w:hAnsi="Univers" w:cs="Univers"/>
      <w:lang w:eastAsia="zh-CN"/>
    </w:rPr>
  </w:style>
  <w:style w:type="character" w:customStyle="1" w:styleId="Titre5Car">
    <w:name w:val="Titre 5 Car"/>
    <w:basedOn w:val="Policepardfaut"/>
    <w:link w:val="Titre5"/>
    <w:rsid w:val="009177BB"/>
    <w:rPr>
      <w:rFonts w:ascii="Comic Sans MS" w:hAnsi="Comic Sans MS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llulemarches@chicas-gap.f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cellulemarches@chicas-ga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Mod&#232;les\contrat%20entretien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F17E0-18C5-4319-A5DD-6359DFC4D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contrat entretien</Template>
  <TotalTime>0</TotalTime>
  <Pages>2</Pages>
  <Words>152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SERVICES TECHIQUES</vt:lpstr>
    </vt:vector>
  </TitlesOfParts>
  <Company>Informatique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SERVICES TECHIQUES</dc:title>
  <dc:creator>generique_gap</dc:creator>
  <cp:lastModifiedBy>SCHWARTZ, Maud</cp:lastModifiedBy>
  <cp:revision>3</cp:revision>
  <cp:lastPrinted>2016-10-28T09:56:00Z</cp:lastPrinted>
  <dcterms:created xsi:type="dcterms:W3CDTF">2026-06-23T17:12:00Z</dcterms:created>
  <dcterms:modified xsi:type="dcterms:W3CDTF">2026-06-26T13:29:00Z</dcterms:modified>
</cp:coreProperties>
</file>